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21571174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471E740D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253B53A" w:rsidR="00A74A54" w:rsidRPr="00112E2C" w:rsidRDefault="00D1484F" w:rsidP="00686624">
            <w:pPr>
              <w:pStyle w:val="TableText"/>
              <w:rPr>
                <w:rFonts w:cs="Arial"/>
              </w:rPr>
            </w:pPr>
            <w:r w:rsidRPr="471E740D">
              <w:rPr>
                <w:rFonts w:cs="Arial"/>
                <w:color w:val="000000" w:themeColor="text1"/>
                <w:sz w:val="22"/>
              </w:rPr>
              <w:t xml:space="preserve">Elaborated </w:t>
            </w:r>
            <w:r w:rsidR="000C1CA4" w:rsidRPr="471E740D">
              <w:rPr>
                <w:rFonts w:cs="Arial"/>
                <w:color w:val="000000" w:themeColor="text1"/>
                <w:sz w:val="22"/>
              </w:rPr>
              <w:t xml:space="preserve">LS </w:t>
            </w:r>
            <w:r w:rsidRPr="471E740D">
              <w:rPr>
                <w:rFonts w:cs="Arial"/>
                <w:color w:val="000000" w:themeColor="text1"/>
                <w:sz w:val="22"/>
              </w:rPr>
              <w:t>r</w:t>
            </w:r>
            <w:r w:rsidR="00005B7F" w:rsidRPr="471E740D">
              <w:rPr>
                <w:rFonts w:cs="Arial"/>
                <w:color w:val="000000" w:themeColor="text1"/>
                <w:sz w:val="22"/>
              </w:rPr>
              <w:t>eply to S3-234350</w:t>
            </w:r>
            <w:r w:rsidR="00EB2096" w:rsidRPr="471E740D">
              <w:rPr>
                <w:rFonts w:cs="Arial"/>
                <w:color w:val="000000" w:themeColor="text1"/>
                <w:sz w:val="22"/>
              </w:rPr>
              <w:t xml:space="preserve"> on </w:t>
            </w:r>
            <w:r w:rsidR="5444B1DE" w:rsidRPr="471E740D">
              <w:rPr>
                <w:rFonts w:cs="Arial"/>
                <w:color w:val="000000" w:themeColor="text1"/>
                <w:sz w:val="22"/>
              </w:rPr>
              <w:t xml:space="preserve">IPX Service Hub requirements as applicable to </w:t>
            </w:r>
            <w:r w:rsidR="00DD7E2E" w:rsidRPr="471E740D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="000C1CA4" w:rsidRPr="471E740D">
              <w:rPr>
                <w:rFonts w:cs="Arial"/>
                <w:color w:val="000000" w:themeColor="text1"/>
                <w:sz w:val="22"/>
              </w:rPr>
              <w:t xml:space="preserve">Modified PRINS </w:t>
            </w:r>
            <w:r w:rsidR="00EB2096" w:rsidRPr="471E740D">
              <w:rPr>
                <w:rFonts w:cs="Arial"/>
                <w:color w:val="000000" w:themeColor="text1"/>
                <w:sz w:val="22"/>
              </w:rPr>
              <w:t>solution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67E295B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  <w:r w:rsidR="001F4FEB" w:rsidRPr="00112E2C">
              <w:rPr>
                <w:rFonts w:eastAsia="MS Mincho" w:cs="Arial"/>
                <w:lang w:eastAsia="ja-JP"/>
              </w:rPr>
              <w:t xml:space="preserve"> #</w:t>
            </w:r>
            <w:r w:rsidRPr="00112E2C">
              <w:rPr>
                <w:rFonts w:eastAsia="MS Mincho" w:cs="Arial"/>
                <w:lang w:eastAsia="ja-JP"/>
              </w:rPr>
              <w:t>4</w:t>
            </w:r>
            <w:r w:rsidR="008303E6" w:rsidRPr="00112E2C">
              <w:rPr>
                <w:rFonts w:eastAsia="MS Mincho" w:cs="Arial"/>
                <w:lang w:eastAsia="ja-JP"/>
              </w:rPr>
              <w:t>5</w:t>
            </w:r>
          </w:p>
        </w:tc>
        <w:tc>
          <w:tcPr>
            <w:tcW w:w="2863" w:type="dxa"/>
          </w:tcPr>
          <w:p w14:paraId="42264EA4" w14:textId="0A593471" w:rsidR="00096622" w:rsidRPr="00112E2C" w:rsidRDefault="008303E6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23</w:t>
            </w:r>
            <w:r w:rsidR="00FB0303" w:rsidRPr="00112E2C">
              <w:rPr>
                <w:rFonts w:eastAsia="MS Mincho" w:cs="Arial"/>
                <w:lang w:eastAsia="ja-JP"/>
              </w:rPr>
              <w:t>-</w:t>
            </w:r>
            <w:r w:rsidRPr="00112E2C">
              <w:rPr>
                <w:rFonts w:eastAsia="MS Mincho" w:cs="Arial"/>
                <w:lang w:eastAsia="ja-JP"/>
              </w:rPr>
              <w:t>24</w:t>
            </w:r>
            <w:r w:rsidR="00FB0303" w:rsidRPr="00112E2C">
              <w:rPr>
                <w:rFonts w:eastAsia="MS Mincho" w:cs="Arial"/>
                <w:lang w:eastAsia="ja-JP"/>
              </w:rPr>
              <w:t xml:space="preserve"> </w:t>
            </w:r>
            <w:r w:rsidRPr="00112E2C">
              <w:rPr>
                <w:rFonts w:eastAsia="MS Mincho" w:cs="Arial"/>
                <w:lang w:eastAsia="ja-JP"/>
              </w:rPr>
              <w:t>October</w:t>
            </w:r>
            <w:r w:rsidR="00FB0303" w:rsidRPr="00112E2C">
              <w:rPr>
                <w:rFonts w:eastAsia="MS Mincho" w:cs="Arial"/>
                <w:lang w:eastAsia="ja-JP"/>
              </w:rPr>
              <w:t xml:space="preserve"> 2023</w:t>
            </w:r>
          </w:p>
        </w:tc>
        <w:tc>
          <w:tcPr>
            <w:tcW w:w="3373" w:type="dxa"/>
          </w:tcPr>
          <w:p w14:paraId="42264EA5" w14:textId="7CCD8D1C" w:rsidR="00096622" w:rsidRPr="00112E2C" w:rsidRDefault="008303E6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Doha</w:t>
            </w:r>
            <w:r w:rsidR="00771E7B" w:rsidRPr="00112E2C">
              <w:rPr>
                <w:rFonts w:eastAsia="MS Mincho" w:cs="Arial"/>
                <w:lang w:eastAsia="ja-JP"/>
              </w:rPr>
              <w:t xml:space="preserve"> </w:t>
            </w:r>
            <w:r w:rsidR="00686624" w:rsidRPr="00112E2C">
              <w:rPr>
                <w:rFonts w:eastAsia="MS Mincho" w:cs="Arial"/>
                <w:lang w:eastAsia="ja-JP"/>
              </w:rPr>
              <w:t>–</w:t>
            </w:r>
            <w:r w:rsidR="00771E7B" w:rsidRPr="00112E2C">
              <w:rPr>
                <w:rFonts w:eastAsia="MS Mincho" w:cs="Arial"/>
                <w:lang w:eastAsia="ja-JP"/>
              </w:rPr>
              <w:t xml:space="preserve"> </w:t>
            </w:r>
            <w:r w:rsidRPr="00112E2C">
              <w:rPr>
                <w:rFonts w:eastAsia="MS Mincho" w:cs="Arial"/>
                <w:lang w:eastAsia="ja-JP"/>
              </w:rPr>
              <w:t>Qatar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1270F959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  <w:r w:rsidR="00771B1E" w:rsidRPr="00112E2C">
              <w:rPr>
                <w:rFonts w:eastAsia="MS Mincho" w:cs="Arial"/>
                <w:lang w:eastAsia="ja-JP"/>
              </w:rPr>
              <w:t xml:space="preserve"> Doc</w:t>
            </w:r>
            <w:r w:rsidR="0069118A" w:rsidRPr="00112E2C">
              <w:rPr>
                <w:rFonts w:eastAsia="MS Mincho" w:cs="Arial"/>
                <w:lang w:eastAsia="ja-JP"/>
              </w:rPr>
              <w:t xml:space="preserve"> 4</w:t>
            </w:r>
            <w:r w:rsidR="008303E6" w:rsidRPr="00112E2C">
              <w:rPr>
                <w:rFonts w:eastAsia="MS Mincho" w:cs="Arial"/>
                <w:lang w:eastAsia="ja-JP"/>
              </w:rPr>
              <w:t>5</w:t>
            </w:r>
            <w:r w:rsidR="00771B1E" w:rsidRPr="00112E2C">
              <w:rPr>
                <w:rFonts w:eastAsia="MS Mincho" w:cs="Arial"/>
                <w:lang w:eastAsia="ja-JP"/>
              </w:rPr>
              <w:t>_</w:t>
            </w:r>
            <w:r w:rsidR="008303E6" w:rsidRPr="00112E2C">
              <w:rPr>
                <w:rFonts w:eastAsia="MS Mincho" w:cs="Arial"/>
                <w:lang w:eastAsia="ja-JP"/>
              </w:rPr>
              <w:t>1</w:t>
            </w:r>
            <w:r w:rsidR="00255978">
              <w:rPr>
                <w:rFonts w:eastAsia="MS Mincho" w:cs="Arial"/>
                <w:lang w:eastAsia="ja-JP"/>
              </w:rPr>
              <w:t>4</w:t>
            </w:r>
            <w:r w:rsidR="00644E18">
              <w:rPr>
                <w:rFonts w:eastAsia="MS Mincho" w:cs="Arial"/>
                <w:lang w:eastAsia="ja-JP"/>
              </w:rPr>
              <w:t>r7</w:t>
            </w:r>
          </w:p>
        </w:tc>
        <w:tc>
          <w:tcPr>
            <w:tcW w:w="2863" w:type="dxa"/>
          </w:tcPr>
          <w:p w14:paraId="42264EAF" w14:textId="109127D4" w:rsidR="0058060A" w:rsidRPr="00112E2C" w:rsidRDefault="008303E6" w:rsidP="001202FC">
            <w:pPr>
              <w:pStyle w:val="TableText"/>
              <w:rPr>
                <w:rFonts w:cs="Arial"/>
                <w:iCs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16 October</w:t>
            </w:r>
            <w:r w:rsidR="00261EC4" w:rsidRPr="00112E2C">
              <w:rPr>
                <w:rFonts w:eastAsia="MS Mincho" w:cs="Arial"/>
                <w:iCs/>
                <w:lang w:eastAsia="ja-JP"/>
              </w:rPr>
              <w:t xml:space="preserve"> 2023</w:t>
            </w:r>
          </w:p>
        </w:tc>
        <w:tc>
          <w:tcPr>
            <w:tcW w:w="3373" w:type="dxa"/>
          </w:tcPr>
          <w:p w14:paraId="42264EB0" w14:textId="6E119103" w:rsidR="0058060A" w:rsidRPr="00112E2C" w:rsidRDefault="00D1484F" w:rsidP="00D20D7D">
            <w:pPr>
              <w:pStyle w:val="TableText"/>
              <w:rPr>
                <w:rFonts w:eastAsia="MS Mincho" w:cs="Arial"/>
                <w:iCs/>
                <w:lang w:eastAsia="ja-JP"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Pieter Veenstra</w:t>
            </w:r>
          </w:p>
        </w:tc>
      </w:tr>
      <w:tr w:rsidR="0058060A" w:rsidRPr="00112E2C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5D7D6246" w:rsidR="0058060A" w:rsidRPr="00112E2C" w:rsidRDefault="00D1484F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DESS, NRG</w:t>
            </w:r>
          </w:p>
        </w:tc>
      </w:tr>
      <w:tr w:rsidR="0058060A" w:rsidRPr="00CA6C57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55E7EF12" w:rsidR="0058060A" w:rsidRPr="00112E2C" w:rsidRDefault="00C14D7A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0112E2C">
              <w:rPr>
                <w:rFonts w:eastAsia="MS Mincho" w:cs="Arial"/>
                <w:lang w:val="fr-BE" w:eastAsia="ja-JP"/>
              </w:rPr>
              <w:t>3GPP</w:t>
            </w:r>
            <w:r w:rsidR="00201177" w:rsidRPr="00112E2C">
              <w:rPr>
                <w:rFonts w:eastAsia="MS Mincho" w:cs="Arial"/>
                <w:lang w:val="fr-BE" w:eastAsia="ja-JP"/>
              </w:rPr>
              <w:t> </w:t>
            </w:r>
            <w:r w:rsidR="0006245F" w:rsidRPr="00112E2C">
              <w:rPr>
                <w:rFonts w:eastAsia="MS Mincho" w:cs="Arial"/>
                <w:lang w:val="fr-BE" w:eastAsia="ja-JP"/>
              </w:rPr>
              <w:t>SA3</w:t>
            </w:r>
            <w:r w:rsidR="00D1484F" w:rsidRPr="00112E2C">
              <w:rPr>
                <w:rFonts w:eastAsia="MS Mincho" w:cs="Arial"/>
                <w:lang w:val="fr-BE" w:eastAsia="ja-JP"/>
              </w:rPr>
              <w:t xml:space="preserve"> (and </w:t>
            </w:r>
            <w:r w:rsidR="00406A59" w:rsidRPr="00112E2C">
              <w:rPr>
                <w:rFonts w:eastAsia="MS Mincho" w:cs="Arial"/>
                <w:lang w:val="fr-BE" w:eastAsia="ja-JP"/>
              </w:rPr>
              <w:t xml:space="preserve">in CC: </w:t>
            </w:r>
            <w:r w:rsidR="00D1484F" w:rsidRPr="00112E2C">
              <w:rPr>
                <w:rFonts w:eastAsia="MS Mincho" w:cs="Arial"/>
                <w:lang w:val="fr-BE" w:eastAsia="ja-JP"/>
              </w:rPr>
              <w:t>SA, SA1</w:t>
            </w:r>
            <w:r w:rsidR="00591E69">
              <w:rPr>
                <w:rFonts w:eastAsia="MS Mincho" w:cs="Arial"/>
                <w:lang w:val="fr-BE" w:eastAsia="ja-JP"/>
              </w:rPr>
              <w:t>, SA2</w:t>
            </w:r>
            <w:r w:rsidR="00405132">
              <w:rPr>
                <w:rFonts w:eastAsia="MS Mincho" w:cs="Arial"/>
                <w:lang w:val="fr-BE" w:eastAsia="ja-JP"/>
              </w:rPr>
              <w:t>, CT, CT4</w:t>
            </w:r>
            <w:r w:rsidR="00D1484F" w:rsidRPr="00112E2C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42264EC6" w14:textId="77777777" w:rsidR="00FC0FBE" w:rsidRPr="00112E2C" w:rsidRDefault="00FC0FBE" w:rsidP="0058060A">
      <w:pPr>
        <w:pStyle w:val="NormalParagraph"/>
        <w:rPr>
          <w:rFonts w:cs="Arial"/>
          <w:lang w:val="fr-BE"/>
        </w:rPr>
      </w:pPr>
    </w:p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58"/>
      </w:tblGrid>
      <w:tr w:rsidR="008303E6" w:rsidRPr="00112E2C" w14:paraId="0A6301CC" w14:textId="77777777" w:rsidTr="471E740D">
        <w:tc>
          <w:tcPr>
            <w:tcW w:w="9350" w:type="dxa"/>
            <w:shd w:val="clear" w:color="auto" w:fill="F2F2F2" w:themeFill="background1" w:themeFillShade="F2"/>
          </w:tcPr>
          <w:p w14:paraId="1523683F" w14:textId="588983DA" w:rsidR="008303E6" w:rsidRPr="00112E2C" w:rsidRDefault="008303E6" w:rsidP="471E740D">
            <w:pPr>
              <w:spacing w:before="60" w:after="60"/>
              <w:jc w:val="left"/>
              <w:rPr>
                <w:rFonts w:cs="Arial"/>
              </w:rPr>
            </w:pPr>
            <w:r w:rsidRPr="471E740D">
              <w:rPr>
                <w:rFonts w:cs="Arial"/>
              </w:rPr>
              <w:t xml:space="preserve">Please note that </w:t>
            </w:r>
            <w:r w:rsidR="00112E2C" w:rsidRPr="471E740D">
              <w:rPr>
                <w:rFonts w:cs="Arial"/>
              </w:rPr>
              <w:t xml:space="preserve">GSMA NG </w:t>
            </w:r>
            <w:r w:rsidRPr="471E740D">
              <w:rPr>
                <w:rFonts w:cs="Arial"/>
              </w:rPr>
              <w:t xml:space="preserve">5GMRR is sending </w:t>
            </w:r>
            <w:r w:rsidR="00112E2C" w:rsidRPr="471E740D">
              <w:rPr>
                <w:rFonts w:cs="Arial"/>
              </w:rPr>
              <w:t xml:space="preserve">in </w:t>
            </w:r>
            <w:r w:rsidRPr="471E740D">
              <w:rPr>
                <w:rFonts w:cs="Arial"/>
              </w:rPr>
              <w:t xml:space="preserve">two </w:t>
            </w:r>
            <w:r w:rsidR="00112E2C" w:rsidRPr="471E740D">
              <w:rPr>
                <w:rFonts w:cs="Arial"/>
              </w:rPr>
              <w:t xml:space="preserve">separate </w:t>
            </w:r>
            <w:r w:rsidRPr="471E740D">
              <w:rPr>
                <w:rFonts w:cs="Arial"/>
              </w:rPr>
              <w:t xml:space="preserve">LS </w:t>
            </w:r>
            <w:r w:rsidR="0029581D" w:rsidRPr="471E740D">
              <w:rPr>
                <w:rFonts w:cs="Arial"/>
              </w:rPr>
              <w:t>items</w:t>
            </w:r>
            <w:r w:rsidRPr="471E740D">
              <w:rPr>
                <w:rFonts w:cs="Arial"/>
              </w:rPr>
              <w:t xml:space="preserve"> </w:t>
            </w:r>
            <w:r w:rsidR="0029581D" w:rsidRPr="471E740D">
              <w:rPr>
                <w:rFonts w:cs="Arial"/>
              </w:rPr>
              <w:t>in</w:t>
            </w:r>
            <w:r w:rsidR="00112E2C" w:rsidRPr="471E740D">
              <w:rPr>
                <w:rFonts w:cs="Arial"/>
              </w:rPr>
              <w:t xml:space="preserve"> </w:t>
            </w:r>
            <w:r w:rsidRPr="471E740D">
              <w:rPr>
                <w:rFonts w:cs="Arial"/>
              </w:rPr>
              <w:t xml:space="preserve">response to </w:t>
            </w:r>
            <w:r w:rsidRPr="471E740D">
              <w:rPr>
                <w:rFonts w:cs="Arial"/>
                <w:color w:val="000000" w:themeColor="text1"/>
              </w:rPr>
              <w:t xml:space="preserve">S3-234350 on the </w:t>
            </w:r>
            <w:r w:rsidR="52C442E0" w:rsidRPr="471E740D">
              <w:rPr>
                <w:rFonts w:cs="Arial"/>
                <w:color w:val="000000" w:themeColor="text1"/>
              </w:rPr>
              <w:t xml:space="preserve">topic </w:t>
            </w:r>
            <w:r w:rsidRPr="471E740D">
              <w:rPr>
                <w:rFonts w:cs="Arial"/>
                <w:color w:val="000000" w:themeColor="text1"/>
              </w:rPr>
              <w:t xml:space="preserve">of </w:t>
            </w:r>
            <w:r w:rsidRPr="471E740D">
              <w:rPr>
                <w:rFonts w:cs="Arial"/>
              </w:rPr>
              <w:t xml:space="preserve">Modified PRINS for </w:t>
            </w:r>
            <w:r w:rsidR="00112E2C" w:rsidRPr="471E740D">
              <w:rPr>
                <w:rFonts w:cs="Arial"/>
              </w:rPr>
              <w:t xml:space="preserve">both </w:t>
            </w:r>
            <w:r w:rsidR="00255978" w:rsidRPr="471E740D">
              <w:rPr>
                <w:rFonts w:cs="Arial"/>
              </w:rPr>
              <w:t xml:space="preserve">IPX Service Hub </w:t>
            </w:r>
            <w:r w:rsidRPr="471E740D">
              <w:rPr>
                <w:rFonts w:cs="Arial"/>
              </w:rPr>
              <w:t xml:space="preserve">(this LS) </w:t>
            </w:r>
            <w:r w:rsidR="00112E2C" w:rsidRPr="471E740D">
              <w:rPr>
                <w:rFonts w:cs="Arial"/>
              </w:rPr>
              <w:t>and</w:t>
            </w:r>
            <w:r w:rsidR="2FEE8979" w:rsidRPr="471E740D">
              <w:rPr>
                <w:rFonts w:cs="Arial"/>
              </w:rPr>
              <w:t xml:space="preserve"> for</w:t>
            </w:r>
            <w:r w:rsidRPr="471E740D">
              <w:rPr>
                <w:rFonts w:cs="Arial"/>
              </w:rPr>
              <w:t xml:space="preserve"> </w:t>
            </w:r>
            <w:r w:rsidR="00255978" w:rsidRPr="471E740D">
              <w:rPr>
                <w:rFonts w:cs="Arial"/>
              </w:rPr>
              <w:t xml:space="preserve">Roaming Hub </w:t>
            </w:r>
            <w:r w:rsidR="00112E2C" w:rsidRPr="471E740D">
              <w:rPr>
                <w:rFonts w:cs="Arial"/>
              </w:rPr>
              <w:t>(the accompanying LS).</w:t>
            </w:r>
          </w:p>
        </w:tc>
      </w:tr>
    </w:tbl>
    <w:p w14:paraId="7C990360" w14:textId="77777777" w:rsidR="008303E6" w:rsidRPr="00644E18" w:rsidRDefault="008303E6" w:rsidP="0058060A">
      <w:pPr>
        <w:pStyle w:val="NormalParagraph"/>
        <w:rPr>
          <w:rFonts w:cs="Arial"/>
        </w:rPr>
      </w:pPr>
    </w:p>
    <w:p w14:paraId="17B4933F" w14:textId="120FEBDB" w:rsidR="003B732F" w:rsidRPr="00112E2C" w:rsidRDefault="008D2249" w:rsidP="003B732F">
      <w:pPr>
        <w:pStyle w:val="Heading1"/>
        <w:rPr>
          <w:b w:val="0"/>
          <w:bCs w:val="0"/>
          <w:szCs w:val="28"/>
          <w:lang w:eastAsia="ja-JP"/>
        </w:rPr>
      </w:pPr>
      <w:r w:rsidRPr="00112E2C">
        <w:rPr>
          <w:szCs w:val="28"/>
          <w:lang w:eastAsia="ja-JP"/>
        </w:rPr>
        <w:t>Introduction</w:t>
      </w:r>
    </w:p>
    <w:p w14:paraId="6266DC8B" w14:textId="12DA7464" w:rsidR="008D2249" w:rsidRPr="00112E2C" w:rsidRDefault="0029581D" w:rsidP="008D2249">
      <w:pPr>
        <w:pStyle w:val="NormalParagraph"/>
        <w:rPr>
          <w:rFonts w:cs="Arial"/>
          <w:lang w:eastAsia="en-US" w:bidi="bn-BD"/>
        </w:rPr>
      </w:pPr>
      <w:r w:rsidRPr="00952552">
        <w:rPr>
          <w:rFonts w:cs="Arial"/>
          <w:lang w:eastAsia="en-US" w:bidi="bn-BD"/>
        </w:rPr>
        <w:t xml:space="preserve">GSMA NG 5GMRR thanks 3GPP SA3 for further improving PRINS </w:t>
      </w:r>
      <w:r>
        <w:rPr>
          <w:rFonts w:cs="Arial"/>
          <w:lang w:eastAsia="en-US" w:bidi="bn-BD"/>
        </w:rPr>
        <w:t>as</w:t>
      </w:r>
      <w:r w:rsidRPr="00112E2C">
        <w:rPr>
          <w:rFonts w:cs="Arial"/>
          <w:lang w:eastAsia="en-US" w:bidi="bn-BD"/>
        </w:rPr>
        <w:t xml:space="preserve"> </w:t>
      </w:r>
      <w:r>
        <w:rPr>
          <w:rFonts w:cs="Arial"/>
          <w:lang w:eastAsia="en-US" w:bidi="bn-BD"/>
        </w:rPr>
        <w:t xml:space="preserve">we </w:t>
      </w:r>
      <w:r w:rsidRPr="00112E2C">
        <w:rPr>
          <w:rFonts w:cs="Arial"/>
          <w:lang w:eastAsia="en-US" w:bidi="bn-BD"/>
        </w:rPr>
        <w:t xml:space="preserve">already welcomed in </w:t>
      </w:r>
      <w:r>
        <w:rPr>
          <w:rFonts w:cs="Arial"/>
          <w:lang w:eastAsia="en-US" w:bidi="bn-BD"/>
        </w:rPr>
        <w:t xml:space="preserve">our initial </w:t>
      </w:r>
      <w:r w:rsidRPr="00112E2C">
        <w:rPr>
          <w:rFonts w:cs="Arial"/>
          <w:lang w:eastAsia="en-US" w:bidi="bn-BD"/>
        </w:rPr>
        <w:t xml:space="preserve">reply to </w:t>
      </w:r>
      <w:r>
        <w:rPr>
          <w:rFonts w:cs="Arial"/>
          <w:lang w:eastAsia="en-US" w:bidi="bn-BD"/>
        </w:rPr>
        <w:t>SA</w:t>
      </w:r>
      <w:r w:rsidR="008D2249" w:rsidRPr="00112E2C">
        <w:rPr>
          <w:rFonts w:cs="Arial"/>
          <w:lang w:eastAsia="en-US" w:bidi="bn-BD"/>
        </w:rPr>
        <w:t xml:space="preserve">. </w:t>
      </w:r>
    </w:p>
    <w:p w14:paraId="7D9739D8" w14:textId="35F12516" w:rsidR="008D2249" w:rsidRPr="00112E2C" w:rsidRDefault="23BBC846" w:rsidP="1CC9C5CF">
      <w:pPr>
        <w:pStyle w:val="NormalParagraph"/>
        <w:rPr>
          <w:rFonts w:eastAsia="Arial" w:cs="Arial"/>
          <w:color w:val="000000" w:themeColor="text1"/>
        </w:rPr>
      </w:pPr>
      <w:r w:rsidRPr="4626349D">
        <w:rPr>
          <w:rFonts w:cs="Arial"/>
          <w:lang w:eastAsia="en-US" w:bidi="bn-BD"/>
        </w:rPr>
        <w:t>This LS is acknowledging SA3’s objective for 5G SA roaming to address certain security shortcomings in 2G-4G roaming, most notably the lack of end-to-end security in the signalling between VPLMN and HPLMN.</w:t>
      </w:r>
      <w:r w:rsidR="278DE444" w:rsidRPr="4626349D">
        <w:rPr>
          <w:rFonts w:cs="Arial"/>
          <w:lang w:eastAsia="en-US" w:bidi="bn-BD"/>
        </w:rPr>
        <w:t xml:space="preserve"> </w:t>
      </w:r>
      <w:r w:rsidR="278DE444" w:rsidRPr="4626349D">
        <w:rPr>
          <w:rFonts w:eastAsia="Arial" w:cs="Arial"/>
          <w:color w:val="000000" w:themeColor="text1"/>
        </w:rPr>
        <w:t xml:space="preserve">This design principle is also the ultimate objective for the work in GSMA NG 5GMRR, which seeks a solution that achieves this objective while still allowing </w:t>
      </w:r>
      <w:r w:rsidR="278DE444" w:rsidRPr="4626349D">
        <w:rPr>
          <w:rFonts w:cs="Arial"/>
          <w:lang w:eastAsia="en-US" w:bidi="bn-BD"/>
        </w:rPr>
        <w:t>IPX Service H</w:t>
      </w:r>
      <w:r w:rsidR="278DE444" w:rsidRPr="4626349D">
        <w:rPr>
          <w:rFonts w:eastAsia="Arial" w:cs="Arial"/>
          <w:color w:val="000000" w:themeColor="text1"/>
        </w:rPr>
        <w:t>ub business.</w:t>
      </w:r>
    </w:p>
    <w:p w14:paraId="1F279BE9" w14:textId="2E9E1DA5" w:rsidR="008D2249" w:rsidRPr="00112E2C" w:rsidRDefault="008D2249" w:rsidP="008D2249">
      <w:pPr>
        <w:pStyle w:val="NormalParagraph"/>
        <w:rPr>
          <w:rFonts w:cs="Arial"/>
          <w:lang w:eastAsia="en-US" w:bidi="bn-BD"/>
        </w:rPr>
      </w:pPr>
    </w:p>
    <w:p w14:paraId="68CEE819" w14:textId="1848DB8D" w:rsidR="008D2249" w:rsidRPr="00112E2C" w:rsidRDefault="009E3D63" w:rsidP="008D2249">
      <w:pPr>
        <w:pStyle w:val="NormalParagraph"/>
        <w:rPr>
          <w:rFonts w:cs="Arial"/>
          <w:lang w:eastAsia="en-US" w:bidi="bn-BD"/>
        </w:rPr>
      </w:pPr>
      <w:r w:rsidRPr="00112E2C">
        <w:rPr>
          <w:rFonts w:cs="Arial"/>
          <w:lang w:eastAsia="en-US" w:bidi="bn-BD"/>
        </w:rPr>
        <w:t>W</w:t>
      </w:r>
      <w:r w:rsidR="008D2249" w:rsidRPr="00112E2C">
        <w:rPr>
          <w:rFonts w:cs="Arial"/>
          <w:lang w:eastAsia="en-US" w:bidi="bn-BD"/>
        </w:rPr>
        <w:t>e informed 3GPP in earlier LSs about the business and operational issues identified with the deployment of PRINS as defined currently in TS 33.501 (i.e.</w:t>
      </w:r>
      <w:r w:rsidR="00FB0303" w:rsidRPr="00112E2C">
        <w:rPr>
          <w:rFonts w:cs="Arial"/>
          <w:lang w:eastAsia="en-US" w:bidi="bn-BD"/>
        </w:rPr>
        <w:t>,</w:t>
      </w:r>
      <w:r w:rsidR="008D2249" w:rsidRPr="00112E2C">
        <w:rPr>
          <w:rFonts w:cs="Arial"/>
          <w:lang w:eastAsia="en-US" w:bidi="bn-BD"/>
        </w:rPr>
        <w:t xml:space="preserve"> </w:t>
      </w:r>
      <w:r w:rsidR="004E625A" w:rsidRPr="00112E2C">
        <w:rPr>
          <w:rFonts w:cs="Arial"/>
          <w:lang w:eastAsia="en-US" w:bidi="bn-BD"/>
        </w:rPr>
        <w:t>prior to the SA3 modified PRINS CR</w:t>
      </w:r>
      <w:r w:rsidR="008D2249" w:rsidRPr="00112E2C">
        <w:rPr>
          <w:rFonts w:cs="Arial"/>
          <w:lang w:eastAsia="en-US" w:bidi="bn-BD"/>
        </w:rPr>
        <w:t>).</w:t>
      </w:r>
    </w:p>
    <w:p w14:paraId="58120FCF" w14:textId="7374CBBB" w:rsidR="00746FB7" w:rsidRPr="00EA2FF0" w:rsidRDefault="00877D82" w:rsidP="0025123D">
      <w:pPr>
        <w:pStyle w:val="NormalParagraph"/>
        <w:rPr>
          <w:rFonts w:cs="Arial"/>
          <w:color w:val="000000" w:themeColor="text1"/>
          <w:lang w:eastAsia="en-US" w:bidi="bn-BD"/>
        </w:rPr>
      </w:pPr>
      <w:r w:rsidRPr="471E740D">
        <w:rPr>
          <w:rFonts w:cs="Arial"/>
          <w:lang w:eastAsia="en-US" w:bidi="bn-BD"/>
        </w:rPr>
        <w:t xml:space="preserve">GSMA </w:t>
      </w:r>
      <w:r w:rsidR="00112E2C" w:rsidRPr="471E740D">
        <w:rPr>
          <w:rFonts w:cs="Arial"/>
          <w:lang w:eastAsia="en-US" w:bidi="bn-BD"/>
        </w:rPr>
        <w:t xml:space="preserve">NG </w:t>
      </w:r>
      <w:r w:rsidRPr="471E740D">
        <w:rPr>
          <w:rFonts w:cs="Arial"/>
          <w:lang w:eastAsia="en-US" w:bidi="bn-BD"/>
        </w:rPr>
        <w:t xml:space="preserve">5GMRR continues to evaluate the technical solution of the SA3 CR. </w:t>
      </w:r>
      <w:r w:rsidR="1DB222B8" w:rsidRPr="471E740D">
        <w:rPr>
          <w:rFonts w:cs="Arial"/>
          <w:lang w:eastAsia="en-US" w:bidi="bn-BD"/>
        </w:rPr>
        <w:t>T</w:t>
      </w:r>
      <w:r w:rsidR="00096B26" w:rsidRPr="471E740D">
        <w:rPr>
          <w:rFonts w:cs="Arial"/>
          <w:lang w:eastAsia="en-US" w:bidi="bn-BD"/>
        </w:rPr>
        <w:t xml:space="preserve">his LS </w:t>
      </w:r>
      <w:r w:rsidR="008D2249" w:rsidRPr="471E740D">
        <w:rPr>
          <w:rFonts w:cs="Arial"/>
          <w:lang w:eastAsia="en-US" w:bidi="bn-BD"/>
        </w:rPr>
        <w:t>outline</w:t>
      </w:r>
      <w:r w:rsidR="55F07185" w:rsidRPr="471E740D">
        <w:rPr>
          <w:rFonts w:cs="Arial"/>
          <w:lang w:eastAsia="en-US" w:bidi="bn-BD"/>
        </w:rPr>
        <w:t>s</w:t>
      </w:r>
      <w:r w:rsidR="008D2249" w:rsidRPr="471E740D">
        <w:rPr>
          <w:rFonts w:cs="Arial"/>
          <w:lang w:eastAsia="en-US" w:bidi="bn-BD"/>
        </w:rPr>
        <w:t xml:space="preserve"> </w:t>
      </w:r>
      <w:r w:rsidR="00096B26" w:rsidRPr="471E740D">
        <w:rPr>
          <w:rFonts w:cs="Arial"/>
          <w:lang w:eastAsia="en-US" w:bidi="bn-BD"/>
        </w:rPr>
        <w:t xml:space="preserve">which </w:t>
      </w:r>
      <w:r w:rsidR="00996784" w:rsidRPr="471E740D">
        <w:rPr>
          <w:rFonts w:cs="Arial"/>
          <w:color w:val="000000" w:themeColor="text1"/>
          <w:lang w:eastAsia="en-US" w:bidi="bn-BD"/>
        </w:rPr>
        <w:t xml:space="preserve">key </w:t>
      </w:r>
      <w:r w:rsidR="008D2249" w:rsidRPr="471E740D">
        <w:rPr>
          <w:rFonts w:cs="Arial"/>
          <w:color w:val="000000" w:themeColor="text1"/>
          <w:lang w:eastAsia="en-US" w:bidi="bn-BD"/>
        </w:rPr>
        <w:t>problem</w:t>
      </w:r>
      <w:r w:rsidR="00096B26" w:rsidRPr="471E740D">
        <w:rPr>
          <w:rFonts w:cs="Arial"/>
          <w:color w:val="000000" w:themeColor="text1"/>
          <w:lang w:eastAsia="en-US" w:bidi="bn-BD"/>
        </w:rPr>
        <w:t>s</w:t>
      </w:r>
      <w:r w:rsidR="008D2249" w:rsidRPr="471E740D">
        <w:rPr>
          <w:rFonts w:cs="Arial"/>
          <w:color w:val="000000" w:themeColor="text1"/>
          <w:lang w:eastAsia="en-US" w:bidi="bn-BD"/>
        </w:rPr>
        <w:t xml:space="preserve"> </w:t>
      </w:r>
      <w:r w:rsidR="0029581D" w:rsidRPr="471E740D">
        <w:rPr>
          <w:rFonts w:cs="Arial"/>
          <w:color w:val="000000" w:themeColor="text1"/>
          <w:lang w:eastAsia="en-US" w:bidi="bn-BD"/>
        </w:rPr>
        <w:t xml:space="preserve">appear to remain </w:t>
      </w:r>
      <w:r w:rsidR="00666F51" w:rsidRPr="471E740D">
        <w:rPr>
          <w:rFonts w:cs="Arial"/>
          <w:color w:val="000000" w:themeColor="text1"/>
          <w:lang w:eastAsia="en-US" w:bidi="bn-BD"/>
        </w:rPr>
        <w:t>unre</w:t>
      </w:r>
      <w:r w:rsidR="008D2249" w:rsidRPr="471E740D">
        <w:rPr>
          <w:rFonts w:cs="Arial"/>
          <w:color w:val="000000" w:themeColor="text1"/>
          <w:lang w:eastAsia="en-US" w:bidi="bn-BD"/>
        </w:rPr>
        <w:t>solved</w:t>
      </w:r>
      <w:r w:rsidR="00666F51" w:rsidRPr="471E740D">
        <w:rPr>
          <w:rFonts w:cs="Arial"/>
          <w:color w:val="000000" w:themeColor="text1"/>
          <w:lang w:eastAsia="en-US" w:bidi="bn-BD"/>
        </w:rPr>
        <w:t xml:space="preserve"> </w:t>
      </w:r>
      <w:r w:rsidR="00B37A9D" w:rsidRPr="471E740D">
        <w:rPr>
          <w:rFonts w:cs="Arial"/>
          <w:color w:val="000000" w:themeColor="text1"/>
          <w:lang w:eastAsia="en-US" w:bidi="bn-BD"/>
        </w:rPr>
        <w:t>based on</w:t>
      </w:r>
      <w:r w:rsidR="00666F51" w:rsidRPr="471E740D">
        <w:rPr>
          <w:rFonts w:cs="Arial"/>
          <w:color w:val="000000" w:themeColor="text1"/>
          <w:lang w:eastAsia="en-US" w:bidi="bn-BD"/>
        </w:rPr>
        <w:t xml:space="preserve"> the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required business </w:t>
      </w:r>
      <w:r w:rsidR="00447855" w:rsidRPr="471E740D">
        <w:rPr>
          <w:rFonts w:cs="Arial"/>
          <w:color w:val="000000" w:themeColor="text1"/>
          <w:lang w:eastAsia="en-US" w:bidi="bn-BD"/>
        </w:rPr>
        <w:t xml:space="preserve">and technical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requirements for how </w:t>
      </w:r>
      <w:r w:rsidR="00563820" w:rsidRPr="471E740D">
        <w:rPr>
          <w:rFonts w:cs="Arial"/>
          <w:color w:val="000000" w:themeColor="text1"/>
          <w:lang w:eastAsia="en-US" w:bidi="bn-BD"/>
        </w:rPr>
        <w:t xml:space="preserve">the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GSMA defined </w:t>
      </w:r>
      <w:r w:rsidR="00255978" w:rsidRPr="471E740D">
        <w:rPr>
          <w:rFonts w:cs="Arial"/>
          <w:color w:val="000000" w:themeColor="text1"/>
          <w:lang w:eastAsia="en-US" w:bidi="bn-BD"/>
        </w:rPr>
        <w:t>IPX Service Hub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 service is used by operators.</w:t>
      </w:r>
      <w:r w:rsidR="009E3D63" w:rsidRPr="471E740D">
        <w:rPr>
          <w:rFonts w:cs="Arial"/>
          <w:color w:val="000000" w:themeColor="text1"/>
          <w:lang w:eastAsia="en-US" w:bidi="bn-BD"/>
        </w:rPr>
        <w:t xml:space="preserve"> </w:t>
      </w:r>
    </w:p>
    <w:p w14:paraId="38014499" w14:textId="380D9FB1" w:rsidR="001B5063" w:rsidRPr="00EA2FF0" w:rsidRDefault="001B5063" w:rsidP="00F3350C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EA2FF0">
        <w:rPr>
          <w:color w:val="000000" w:themeColor="text1"/>
          <w:szCs w:val="28"/>
          <w:lang w:eastAsia="ja-JP"/>
        </w:rPr>
        <w:t xml:space="preserve">GSMA Definition of </w:t>
      </w:r>
      <w:r w:rsidR="00255978" w:rsidRPr="00EA2FF0">
        <w:rPr>
          <w:color w:val="000000" w:themeColor="text1"/>
          <w:szCs w:val="28"/>
          <w:lang w:eastAsia="ja-JP"/>
        </w:rPr>
        <w:t>IPX Service</w:t>
      </w:r>
      <w:r w:rsidRPr="00EA2FF0">
        <w:rPr>
          <w:color w:val="000000" w:themeColor="text1"/>
          <w:szCs w:val="28"/>
          <w:lang w:eastAsia="ja-JP"/>
        </w:rPr>
        <w:t xml:space="preserve"> Hub</w:t>
      </w:r>
    </w:p>
    <w:p w14:paraId="2FA5CF1C" w14:textId="4E2F0672" w:rsidR="00FB0303" w:rsidRPr="00EA2FF0" w:rsidRDefault="00FB0303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GSMA NG 5GMRR </w:t>
      </w:r>
      <w:r w:rsidR="00DD7E2E" w:rsidRPr="00EA2FF0">
        <w:rPr>
          <w:rFonts w:cs="Arial"/>
          <w:color w:val="000000" w:themeColor="text1"/>
        </w:rPr>
        <w:t>uses</w:t>
      </w:r>
      <w:r w:rsidRPr="00EA2FF0">
        <w:rPr>
          <w:rFonts w:cs="Arial"/>
          <w:color w:val="000000" w:themeColor="text1"/>
        </w:rPr>
        <w:t xml:space="preserve"> the following definition for </w:t>
      </w:r>
      <w:r w:rsidR="00255978" w:rsidRPr="00EA2FF0">
        <w:rPr>
          <w:rFonts w:cs="Arial"/>
          <w:color w:val="000000" w:themeColor="text1"/>
        </w:rPr>
        <w:t>IPX Service</w:t>
      </w:r>
      <w:r w:rsidRPr="00EA2FF0">
        <w:rPr>
          <w:rFonts w:cs="Arial"/>
          <w:color w:val="000000" w:themeColor="text1"/>
        </w:rPr>
        <w:t xml:space="preserve"> Hub for 5G SA Roaming.</w:t>
      </w:r>
    </w:p>
    <w:p w14:paraId="13C9F9EA" w14:textId="4ED26499" w:rsidR="005C2444" w:rsidRPr="00EA2FF0" w:rsidRDefault="005C2444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A</w:t>
      </w:r>
      <w:r w:rsidR="007D2C97" w:rsidRPr="00EA2FF0">
        <w:rPr>
          <w:rFonts w:cs="Arial"/>
          <w:color w:val="000000" w:themeColor="text1"/>
        </w:rPr>
        <w:t xml:space="preserve">n IPX Service Hub is a roaming intermediary that </w:t>
      </w:r>
      <w:r w:rsidRPr="00EA2FF0">
        <w:rPr>
          <w:rFonts w:cs="Arial"/>
          <w:color w:val="000000" w:themeColor="text1"/>
        </w:rPr>
        <w:t xml:space="preserve">provides multilateral connections whereby traffic is exchanged between </w:t>
      </w:r>
      <w:r w:rsidR="002404F1" w:rsidRPr="00EA2FF0">
        <w:rPr>
          <w:rFonts w:cs="Arial"/>
          <w:color w:val="000000" w:themeColor="text1"/>
        </w:rPr>
        <w:t>multiple participating</w:t>
      </w:r>
      <w:r w:rsidRPr="00EA2FF0">
        <w:rPr>
          <w:rFonts w:cs="Arial"/>
          <w:color w:val="000000" w:themeColor="text1"/>
        </w:rPr>
        <w:t xml:space="preserve"> client MNOs. </w:t>
      </w:r>
    </w:p>
    <w:p w14:paraId="64AC9EA0" w14:textId="31A4FF1F" w:rsidR="005C2444" w:rsidRPr="00EA2FF0" w:rsidRDefault="005C2444" w:rsidP="005C2444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EA2FF0">
        <w:rPr>
          <w:color w:val="000000" w:themeColor="text1"/>
          <w:szCs w:val="28"/>
          <w:lang w:eastAsia="ja-JP"/>
        </w:rPr>
        <w:t>GSMA Definition of IPX Provider</w:t>
      </w:r>
    </w:p>
    <w:p w14:paraId="2AAB7F27" w14:textId="25EA5803" w:rsidR="005C2444" w:rsidRPr="00EA2FF0" w:rsidRDefault="005C2444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GSMA NG 5GMRR noted the comment in TS 33.501 for a definition of IPX provider</w:t>
      </w:r>
      <w:r w:rsidR="002404F1" w:rsidRPr="00EA2FF0">
        <w:rPr>
          <w:rFonts w:cs="Arial"/>
          <w:color w:val="000000" w:themeColor="text1"/>
        </w:rPr>
        <w:t xml:space="preserve"> and roles</w:t>
      </w:r>
      <w:r w:rsidRPr="00EA2FF0">
        <w:rPr>
          <w:rFonts w:cs="Arial"/>
          <w:color w:val="000000" w:themeColor="text1"/>
        </w:rPr>
        <w:t xml:space="preserve"> that can be found in GSMA PRD NG.137</w:t>
      </w:r>
      <w:r w:rsidR="005C4ADD">
        <w:rPr>
          <w:rFonts w:cs="Arial"/>
          <w:color w:val="000000" w:themeColor="text1"/>
        </w:rPr>
        <w:t xml:space="preserve"> Section 3 and Annexes.</w:t>
      </w:r>
    </w:p>
    <w:p w14:paraId="761D3487" w14:textId="25D4AC0A" w:rsidR="005C4ADD" w:rsidRDefault="005C4ADD" w:rsidP="001829A5">
      <w:pPr>
        <w:pStyle w:val="NormalParagraph"/>
        <w:ind w:left="851" w:hanging="851"/>
        <w:rPr>
          <w:color w:val="000000" w:themeColor="text1"/>
        </w:rPr>
      </w:pPr>
      <w:r>
        <w:rPr>
          <w:color w:val="000000" w:themeColor="text1"/>
        </w:rPr>
        <w:t>NOTE</w:t>
      </w:r>
      <w:r>
        <w:rPr>
          <w:color w:val="000000" w:themeColor="text1"/>
        </w:rPr>
        <w:tab/>
        <w:t>The present descriptions in the underlying IR.51 and IR.34 a</w:t>
      </w:r>
      <w:r>
        <w:rPr>
          <w:rFonts w:ascii="Calibri" w:hAnsi="Calibri" w:cs="Calibri"/>
          <w:color w:val="000000"/>
        </w:rPr>
        <w:t>re written for business models that use LTE and below generations</w:t>
      </w:r>
      <w:r>
        <w:rPr>
          <w:color w:val="000000" w:themeColor="text1"/>
        </w:rPr>
        <w:t xml:space="preserve"> </w:t>
      </w:r>
      <w:r w:rsidR="001829A5">
        <w:rPr>
          <w:color w:val="000000" w:themeColor="text1"/>
        </w:rPr>
        <w:t>and will be updated to</w:t>
      </w:r>
      <w:r w:rsidR="001829A5" w:rsidRPr="001829A5">
        <w:rPr>
          <w:color w:val="000000" w:themeColor="text1"/>
        </w:rPr>
        <w:t xml:space="preserve"> </w:t>
      </w:r>
      <w:r w:rsidR="001829A5">
        <w:rPr>
          <w:color w:val="000000" w:themeColor="text1"/>
        </w:rPr>
        <w:t>include</w:t>
      </w:r>
      <w:r w:rsidR="001829A5" w:rsidRPr="001829A5">
        <w:rPr>
          <w:color w:val="000000" w:themeColor="text1"/>
        </w:rPr>
        <w:t xml:space="preserve"> a 5G IPX and the necessary service awareness in 5G</w:t>
      </w:r>
      <w:r w:rsidR="001829A5">
        <w:rPr>
          <w:color w:val="000000" w:themeColor="text1"/>
        </w:rPr>
        <w:t>.</w:t>
      </w:r>
    </w:p>
    <w:p w14:paraId="5C34D372" w14:textId="581699F5" w:rsidR="00352CE4" w:rsidRPr="00EA2FF0" w:rsidRDefault="00352CE4" w:rsidP="00352CE4">
      <w:pPr>
        <w:pStyle w:val="Heading1"/>
        <w:rPr>
          <w:color w:val="000000" w:themeColor="text1"/>
        </w:rPr>
      </w:pPr>
      <w:r w:rsidRPr="00EA2FF0">
        <w:rPr>
          <w:color w:val="000000" w:themeColor="text1"/>
        </w:rPr>
        <w:t>Request to 3GPP</w:t>
      </w:r>
    </w:p>
    <w:p w14:paraId="4B9308D6" w14:textId="77777777" w:rsidR="00FD4C94" w:rsidRPr="00EA2FF0" w:rsidRDefault="00FD4C94" w:rsidP="00FD4C94">
      <w:pPr>
        <w:pStyle w:val="NormalParagraph"/>
        <w:spacing w:after="0"/>
        <w:rPr>
          <w:rFonts w:cs="Arial"/>
          <w:color w:val="000000" w:themeColor="text1"/>
        </w:rPr>
      </w:pPr>
    </w:p>
    <w:p w14:paraId="71A091FB" w14:textId="0C6765D5" w:rsidR="00352CE4" w:rsidRPr="00EA2FF0" w:rsidRDefault="00352CE4" w:rsidP="00FD4C94">
      <w:pPr>
        <w:spacing w:before="0"/>
        <w:jc w:val="left"/>
        <w:rPr>
          <w:rFonts w:cs="Arial"/>
          <w:color w:val="000000" w:themeColor="text1"/>
          <w:szCs w:val="22"/>
        </w:rPr>
      </w:pPr>
      <w:r w:rsidRPr="00EA2FF0">
        <w:rPr>
          <w:rFonts w:cs="Arial"/>
          <w:color w:val="000000" w:themeColor="text1"/>
          <w:szCs w:val="22"/>
        </w:rPr>
        <w:t>GSMA NG 5GMRR would like to request 3GPP SA3:</w:t>
      </w:r>
    </w:p>
    <w:p w14:paraId="7F4723CF" w14:textId="77777777" w:rsidR="00352CE4" w:rsidRPr="00EA2FF0" w:rsidRDefault="00352CE4" w:rsidP="00352CE4">
      <w:pPr>
        <w:spacing w:before="0"/>
        <w:jc w:val="left"/>
        <w:rPr>
          <w:rFonts w:cs="Arial"/>
          <w:color w:val="000000" w:themeColor="text1"/>
          <w:szCs w:val="22"/>
        </w:rPr>
      </w:pPr>
    </w:p>
    <w:p w14:paraId="10C1FC56" w14:textId="7D172558" w:rsidR="00352CE4" w:rsidRPr="00EA2FF0" w:rsidRDefault="007D2C97" w:rsidP="00352CE4">
      <w:pPr>
        <w:pStyle w:val="ListParagraph"/>
        <w:numPr>
          <w:ilvl w:val="0"/>
          <w:numId w:val="40"/>
        </w:numPr>
        <w:contextualSpacing w:val="0"/>
        <w:jc w:val="left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Include definitions </w:t>
      </w:r>
      <w:r w:rsidR="00352CE4" w:rsidRPr="00EA2FF0">
        <w:rPr>
          <w:rFonts w:cs="Arial"/>
          <w:color w:val="000000" w:themeColor="text1"/>
        </w:rPr>
        <w:t xml:space="preserve">for IPX Service Hub </w:t>
      </w:r>
      <w:r w:rsidR="005C2444" w:rsidRPr="00EA2FF0">
        <w:rPr>
          <w:rFonts w:cs="Arial"/>
          <w:color w:val="000000" w:themeColor="text1"/>
        </w:rPr>
        <w:t xml:space="preserve">and IPX Provider </w:t>
      </w:r>
      <w:r w:rsidR="00352CE4" w:rsidRPr="00EA2FF0">
        <w:rPr>
          <w:rFonts w:cs="Arial"/>
          <w:color w:val="000000" w:themeColor="text1"/>
        </w:rPr>
        <w:t>into consideration as part of their work on TS 33.501.</w:t>
      </w:r>
    </w:p>
    <w:p w14:paraId="7CFA361F" w14:textId="08493A74" w:rsidR="00352CE4" w:rsidRPr="00EA2FF0" w:rsidRDefault="00352CE4" w:rsidP="471E740D">
      <w:pPr>
        <w:pStyle w:val="ListParagraph"/>
        <w:numPr>
          <w:ilvl w:val="0"/>
          <w:numId w:val="40"/>
        </w:numPr>
        <w:jc w:val="left"/>
        <w:rPr>
          <w:rFonts w:cs="Arial"/>
          <w:color w:val="000000" w:themeColor="text1"/>
        </w:rPr>
      </w:pPr>
      <w:r w:rsidRPr="471E740D">
        <w:rPr>
          <w:rFonts w:cs="Arial"/>
          <w:color w:val="000000" w:themeColor="text1"/>
        </w:rPr>
        <w:t xml:space="preserve">On the </w:t>
      </w:r>
      <w:r w:rsidR="0B0291AE" w:rsidRPr="471E740D">
        <w:rPr>
          <w:rFonts w:cs="Arial"/>
          <w:color w:val="000000" w:themeColor="text1"/>
        </w:rPr>
        <w:t xml:space="preserve">topic </w:t>
      </w:r>
      <w:r w:rsidRPr="471E740D">
        <w:rPr>
          <w:rFonts w:cs="Arial"/>
          <w:color w:val="000000" w:themeColor="text1"/>
        </w:rPr>
        <w:t xml:space="preserve">of Modified PRINS as defined by 3GPP TS 33.501 for IPX Service Hub by GSMA NG 5GMRR, </w:t>
      </w:r>
      <w:r w:rsidR="000B5124" w:rsidRPr="471E740D">
        <w:rPr>
          <w:rFonts w:cs="Arial"/>
          <w:color w:val="000000" w:themeColor="text1"/>
        </w:rPr>
        <w:t xml:space="preserve">we would like to highlight </w:t>
      </w:r>
      <w:r w:rsidR="00B819FE" w:rsidRPr="39294909">
        <w:rPr>
          <w:rFonts w:cs="Arial"/>
          <w:color w:val="000000" w:themeColor="text1"/>
        </w:rPr>
        <w:t xml:space="preserve">3GPP SA3 to support </w:t>
      </w:r>
      <w:r w:rsidR="000B5124" w:rsidRPr="471E740D">
        <w:rPr>
          <w:rFonts w:cs="Arial"/>
          <w:color w:val="000000" w:themeColor="text1"/>
        </w:rPr>
        <w:t>the following requirements</w:t>
      </w:r>
      <w:r w:rsidRPr="471E740D">
        <w:rPr>
          <w:rFonts w:cs="Arial"/>
          <w:color w:val="000000" w:themeColor="text1"/>
        </w:rPr>
        <w:t>:</w:t>
      </w:r>
    </w:p>
    <w:p w14:paraId="38D4DE5D" w14:textId="13F8A889" w:rsidR="00EF5487" w:rsidRPr="00EA2FF0" w:rsidRDefault="00EF5487" w:rsidP="00EF5487">
      <w:pPr>
        <w:pStyle w:val="ListParagraph"/>
        <w:numPr>
          <w:ilvl w:val="1"/>
          <w:numId w:val="40"/>
        </w:numPr>
        <w:contextualSpacing w:val="0"/>
        <w:jc w:val="left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The IPX Service Hub shall have the ability to intervene in roaming data sessions at any time, in order to limit roaming data usage by limiting throughput and/or stopping ongoing data sessions as agreed with the client HPMN.</w:t>
      </w:r>
      <w:r w:rsidR="00A6060E">
        <w:rPr>
          <w:rFonts w:cs="Arial"/>
          <w:color w:val="000000" w:themeColor="text1"/>
        </w:rPr>
        <w:t xml:space="preserve"> This ability to intervene </w:t>
      </w:r>
      <w:r w:rsidR="00A6060E" w:rsidRPr="00350145">
        <w:rPr>
          <w:rFonts w:cs="Arial"/>
          <w:color w:val="000000" w:themeColor="text1"/>
        </w:rPr>
        <w:t>require</w:t>
      </w:r>
      <w:r w:rsidR="00A6060E">
        <w:rPr>
          <w:rFonts w:cs="Arial"/>
          <w:color w:val="000000" w:themeColor="text1"/>
        </w:rPr>
        <w:t>s</w:t>
      </w:r>
      <w:r w:rsidR="00A6060E" w:rsidRPr="00350145">
        <w:rPr>
          <w:rFonts w:cs="Arial"/>
          <w:color w:val="000000" w:themeColor="text1"/>
        </w:rPr>
        <w:t xml:space="preserve"> anchoring the media in this intermediary</w:t>
      </w:r>
      <w:r w:rsidR="00A6060E">
        <w:rPr>
          <w:rFonts w:cs="Arial"/>
          <w:color w:val="000000" w:themeColor="text1"/>
        </w:rPr>
        <w:t>.</w:t>
      </w:r>
    </w:p>
    <w:p w14:paraId="5D011BC8" w14:textId="4FFF8746" w:rsidR="005C2444" w:rsidRPr="00EA2FF0" w:rsidRDefault="29D7B050" w:rsidP="471E740D">
      <w:pPr>
        <w:pStyle w:val="ListParagraph"/>
        <w:numPr>
          <w:ilvl w:val="1"/>
          <w:numId w:val="40"/>
        </w:numPr>
        <w:jc w:val="left"/>
        <w:rPr>
          <w:rFonts w:cs="Arial"/>
          <w:color w:val="000000" w:themeColor="text1"/>
        </w:rPr>
      </w:pPr>
      <w:r w:rsidRPr="4626349D">
        <w:rPr>
          <w:rFonts w:cs="Arial"/>
          <w:color w:val="000000" w:themeColor="text1"/>
        </w:rPr>
        <w:t>For the purposes of scalability and simplification</w:t>
      </w:r>
      <w:r w:rsidR="41C58C17" w:rsidRPr="4626349D">
        <w:rPr>
          <w:rFonts w:cs="Arial"/>
          <w:color w:val="000000" w:themeColor="text1"/>
        </w:rPr>
        <w:t>, and without undermining security objectives</w:t>
      </w:r>
      <w:r w:rsidRPr="4626349D">
        <w:rPr>
          <w:rFonts w:cs="Arial"/>
          <w:color w:val="000000" w:themeColor="text1"/>
        </w:rPr>
        <w:t>, t</w:t>
      </w:r>
      <w:r w:rsidR="6ACD3715" w:rsidRPr="4626349D">
        <w:rPr>
          <w:rFonts w:cs="Arial"/>
          <w:color w:val="000000" w:themeColor="text1"/>
        </w:rPr>
        <w:t xml:space="preserve">he </w:t>
      </w:r>
      <w:r w:rsidR="524AD5F9" w:rsidRPr="4626349D">
        <w:rPr>
          <w:rFonts w:cs="Arial"/>
          <w:color w:val="000000" w:themeColor="text1"/>
        </w:rPr>
        <w:t>IPX</w:t>
      </w:r>
      <w:r w:rsidR="6ACD3715" w:rsidRPr="4626349D">
        <w:rPr>
          <w:rFonts w:cs="Arial"/>
          <w:color w:val="000000" w:themeColor="text1"/>
        </w:rPr>
        <w:t xml:space="preserve"> </w:t>
      </w:r>
      <w:r w:rsidR="524AD5F9" w:rsidRPr="4626349D">
        <w:rPr>
          <w:rFonts w:cs="Arial"/>
          <w:color w:val="000000" w:themeColor="text1"/>
        </w:rPr>
        <w:t>S</w:t>
      </w:r>
      <w:r w:rsidR="6ACD3715" w:rsidRPr="4626349D">
        <w:rPr>
          <w:rFonts w:cs="Arial"/>
          <w:color w:val="000000" w:themeColor="text1"/>
        </w:rPr>
        <w:t xml:space="preserve">ervice </w:t>
      </w:r>
      <w:r w:rsidR="524AD5F9" w:rsidRPr="4626349D">
        <w:rPr>
          <w:rFonts w:cs="Arial"/>
          <w:color w:val="000000" w:themeColor="text1"/>
        </w:rPr>
        <w:t>H</w:t>
      </w:r>
      <w:r w:rsidR="6ACD3715" w:rsidRPr="4626349D">
        <w:rPr>
          <w:rFonts w:cs="Arial"/>
          <w:color w:val="000000" w:themeColor="text1"/>
        </w:rPr>
        <w:t xml:space="preserve">ub </w:t>
      </w:r>
      <w:r w:rsidR="2FD8E931" w:rsidRPr="4626349D">
        <w:rPr>
          <w:rFonts w:cs="Arial"/>
          <w:color w:val="000000" w:themeColor="text1"/>
        </w:rPr>
        <w:t xml:space="preserve">shall be able to </w:t>
      </w:r>
      <w:r w:rsidR="7C0B6A11" w:rsidRPr="4626349D">
        <w:rPr>
          <w:rFonts w:cs="Arial"/>
          <w:color w:val="000000" w:themeColor="text1"/>
        </w:rPr>
        <w:t xml:space="preserve">aggregate N32 signalling traffic </w:t>
      </w:r>
      <w:r w:rsidR="29BF89E5" w:rsidRPr="4626349D">
        <w:rPr>
          <w:rFonts w:cs="Arial"/>
          <w:color w:val="000000" w:themeColor="text1"/>
        </w:rPr>
        <w:t xml:space="preserve">and </w:t>
      </w:r>
      <w:r w:rsidR="7C0B6A11" w:rsidRPr="4626349D">
        <w:rPr>
          <w:rFonts w:cs="Arial"/>
          <w:color w:val="000000" w:themeColor="text1"/>
        </w:rPr>
        <w:t xml:space="preserve">use common </w:t>
      </w:r>
      <w:r w:rsidR="7286BB66" w:rsidRPr="4626349D">
        <w:rPr>
          <w:rFonts w:cs="Arial"/>
          <w:color w:val="000000" w:themeColor="text1"/>
        </w:rPr>
        <w:t xml:space="preserve">identities like </w:t>
      </w:r>
      <w:r w:rsidR="7C0B6A11" w:rsidRPr="4626349D">
        <w:rPr>
          <w:rFonts w:cs="Arial"/>
          <w:color w:val="000000" w:themeColor="text1"/>
        </w:rPr>
        <w:t>FQDN</w:t>
      </w:r>
      <w:r w:rsidR="7286BB66" w:rsidRPr="4626349D">
        <w:rPr>
          <w:rFonts w:cs="Arial"/>
          <w:color w:val="000000" w:themeColor="text1"/>
        </w:rPr>
        <w:t xml:space="preserve"> and IP addresses</w:t>
      </w:r>
      <w:r w:rsidR="7C0B6A11" w:rsidRPr="4626349D">
        <w:rPr>
          <w:rFonts w:cs="Arial"/>
          <w:color w:val="000000" w:themeColor="text1"/>
        </w:rPr>
        <w:t>.</w:t>
      </w:r>
    </w:p>
    <w:p w14:paraId="2B4AF72F" w14:textId="77777777" w:rsidR="00352CE4" w:rsidRPr="00EA2FF0" w:rsidRDefault="00352CE4" w:rsidP="00352CE4">
      <w:pPr>
        <w:pStyle w:val="Heading1"/>
        <w:rPr>
          <w:color w:val="000000" w:themeColor="text1"/>
        </w:rPr>
      </w:pPr>
      <w:r w:rsidRPr="00EA2FF0">
        <w:rPr>
          <w:color w:val="000000" w:themeColor="text1"/>
        </w:rPr>
        <w:lastRenderedPageBreak/>
        <w:t>Actions</w:t>
      </w:r>
    </w:p>
    <w:p w14:paraId="75F9969F" w14:textId="266C55EB" w:rsidR="00352CE4" w:rsidRPr="00EA2FF0" w:rsidRDefault="00352CE4" w:rsidP="00352CE4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3GPP SA3 is kindly asked to take into consideration the GSMA NG 5GMRR </w:t>
      </w:r>
      <w:r w:rsidR="00611919" w:rsidRPr="00EA2FF0">
        <w:rPr>
          <w:rFonts w:cs="Arial"/>
          <w:color w:val="000000" w:themeColor="text1"/>
        </w:rPr>
        <w:t>requirements</w:t>
      </w:r>
      <w:r w:rsidR="00B819FE">
        <w:rPr>
          <w:rFonts w:cs="Arial"/>
          <w:color w:val="000000" w:themeColor="text1"/>
        </w:rPr>
        <w:t xml:space="preserve"> above</w:t>
      </w:r>
      <w:r w:rsidRPr="00EA2FF0">
        <w:rPr>
          <w:rFonts w:cs="Arial"/>
          <w:color w:val="000000" w:themeColor="text1"/>
        </w:rPr>
        <w:t>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EA2FF0">
        <w:rPr>
          <w:color w:val="000000" w:themeColor="text1"/>
        </w:rPr>
        <w:t>Next meetings</w:t>
      </w:r>
    </w:p>
    <w:p w14:paraId="3E404D50" w14:textId="1C4098C2" w:rsidR="005A2FF5" w:rsidRDefault="00352CE4" w:rsidP="00352CE4">
      <w:pPr>
        <w:rPr>
          <w:rFonts w:eastAsiaTheme="minorEastAsia" w:cs="Arial"/>
          <w:color w:val="000000" w:themeColor="text1"/>
          <w:lang w:eastAsia="ja-JP"/>
        </w:rPr>
      </w:pPr>
      <w:r w:rsidRPr="00EA2FF0">
        <w:rPr>
          <w:rFonts w:eastAsiaTheme="minorEastAsia" w:cs="Arial"/>
          <w:color w:val="000000" w:themeColor="text1"/>
          <w:lang w:eastAsia="ja-JP"/>
        </w:rPr>
        <w:t>5GMRR#46:</w:t>
      </w:r>
      <w:r w:rsidRPr="00EA2FF0">
        <w:rPr>
          <w:rFonts w:eastAsiaTheme="minorEastAsia" w:cs="Arial"/>
          <w:color w:val="000000" w:themeColor="text1"/>
          <w:lang w:eastAsia="ja-JP"/>
        </w:rPr>
        <w:tab/>
      </w:r>
      <w:r w:rsidR="005A2FF5">
        <w:rPr>
          <w:rFonts w:eastAsiaTheme="minorEastAsia" w:cs="Arial"/>
          <w:color w:val="000000" w:themeColor="text1"/>
          <w:lang w:eastAsia="ja-JP"/>
        </w:rPr>
        <w:t>13-14 December 2023</w:t>
      </w:r>
    </w:p>
    <w:p w14:paraId="395D934F" w14:textId="5A34A6B0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5GMRR#47:</w:t>
      </w:r>
      <w:r>
        <w:rPr>
          <w:rFonts w:eastAsiaTheme="minorEastAsia" w:cs="Arial"/>
          <w:color w:val="000000" w:themeColor="text1"/>
          <w:lang w:eastAsia="ja-JP"/>
        </w:rPr>
        <w:tab/>
        <w:t xml:space="preserve">15-16 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>January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97983" w14:textId="77777777" w:rsidR="00AB4C50" w:rsidRDefault="00AB4C50">
      <w:r>
        <w:separator/>
      </w:r>
    </w:p>
    <w:p w14:paraId="2C778975" w14:textId="77777777" w:rsidR="00AB4C50" w:rsidRDefault="00AB4C50"/>
    <w:p w14:paraId="00E11284" w14:textId="77777777" w:rsidR="00AB4C50" w:rsidRDefault="00AB4C50"/>
    <w:p w14:paraId="55901098" w14:textId="77777777" w:rsidR="00AB4C50" w:rsidRDefault="00AB4C50"/>
    <w:p w14:paraId="12D96B5E" w14:textId="77777777" w:rsidR="00AB4C50" w:rsidRDefault="00AB4C50"/>
    <w:p w14:paraId="39F8B36A" w14:textId="77777777" w:rsidR="00AB4C50" w:rsidRDefault="00AB4C50"/>
    <w:p w14:paraId="1507C12D" w14:textId="77777777" w:rsidR="00AB4C50" w:rsidRDefault="00AB4C50"/>
    <w:p w14:paraId="658AA2C1" w14:textId="77777777" w:rsidR="00AB4C50" w:rsidRDefault="00AB4C50"/>
    <w:p w14:paraId="1292A3ED" w14:textId="77777777" w:rsidR="00AB4C50" w:rsidRDefault="00AB4C50"/>
  </w:endnote>
  <w:endnote w:type="continuationSeparator" w:id="0">
    <w:p w14:paraId="1AAB33A9" w14:textId="77777777" w:rsidR="00AB4C50" w:rsidRDefault="00AB4C50">
      <w:r>
        <w:continuationSeparator/>
      </w:r>
    </w:p>
    <w:p w14:paraId="34E9961D" w14:textId="77777777" w:rsidR="00AB4C50" w:rsidRDefault="00AB4C50"/>
    <w:p w14:paraId="0030A776" w14:textId="77777777" w:rsidR="00AB4C50" w:rsidRDefault="00AB4C50"/>
    <w:p w14:paraId="659513EF" w14:textId="77777777" w:rsidR="00AB4C50" w:rsidRDefault="00AB4C50"/>
    <w:p w14:paraId="232AAF43" w14:textId="77777777" w:rsidR="00AB4C50" w:rsidRDefault="00AB4C50"/>
    <w:p w14:paraId="379273BC" w14:textId="77777777" w:rsidR="00AB4C50" w:rsidRDefault="00AB4C50"/>
    <w:p w14:paraId="086EB756" w14:textId="77777777" w:rsidR="00AB4C50" w:rsidRDefault="00AB4C50"/>
    <w:p w14:paraId="1A7C0F06" w14:textId="77777777" w:rsidR="00AB4C50" w:rsidRDefault="00AB4C50"/>
    <w:p w14:paraId="2459162C" w14:textId="77777777" w:rsidR="00AB4C50" w:rsidRDefault="00AB4C50"/>
  </w:endnote>
  <w:endnote w:type="continuationNotice" w:id="1">
    <w:p w14:paraId="0C5E0CE6" w14:textId="77777777" w:rsidR="00AB4C50" w:rsidRDefault="00AB4C5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5920A" w14:textId="77777777" w:rsidR="00AB4C50" w:rsidRDefault="00AB4C50">
      <w:r>
        <w:separator/>
      </w:r>
    </w:p>
    <w:p w14:paraId="2AD081AB" w14:textId="77777777" w:rsidR="00AB4C50" w:rsidRDefault="00AB4C50"/>
    <w:p w14:paraId="1C0B5683" w14:textId="77777777" w:rsidR="00AB4C50" w:rsidRDefault="00AB4C50"/>
    <w:p w14:paraId="7A02ADD0" w14:textId="77777777" w:rsidR="00AB4C50" w:rsidRDefault="00AB4C50"/>
    <w:p w14:paraId="53D2F6AD" w14:textId="77777777" w:rsidR="00AB4C50" w:rsidRDefault="00AB4C50"/>
    <w:p w14:paraId="5F4E3D43" w14:textId="77777777" w:rsidR="00AB4C50" w:rsidRDefault="00AB4C50"/>
    <w:p w14:paraId="57911B30" w14:textId="77777777" w:rsidR="00AB4C50" w:rsidRDefault="00AB4C50"/>
    <w:p w14:paraId="74CCF732" w14:textId="77777777" w:rsidR="00AB4C50" w:rsidRDefault="00AB4C50"/>
    <w:p w14:paraId="7634358B" w14:textId="77777777" w:rsidR="00AB4C50" w:rsidRDefault="00AB4C50"/>
  </w:footnote>
  <w:footnote w:type="continuationSeparator" w:id="0">
    <w:p w14:paraId="5E4AE554" w14:textId="77777777" w:rsidR="00AB4C50" w:rsidRDefault="00AB4C50">
      <w:r>
        <w:continuationSeparator/>
      </w:r>
    </w:p>
    <w:p w14:paraId="7A4CAFF6" w14:textId="77777777" w:rsidR="00AB4C50" w:rsidRDefault="00AB4C50"/>
    <w:p w14:paraId="6B077882" w14:textId="77777777" w:rsidR="00AB4C50" w:rsidRDefault="00AB4C50"/>
    <w:p w14:paraId="18A71514" w14:textId="77777777" w:rsidR="00AB4C50" w:rsidRDefault="00AB4C50"/>
    <w:p w14:paraId="5CE071DC" w14:textId="77777777" w:rsidR="00AB4C50" w:rsidRDefault="00AB4C50"/>
    <w:p w14:paraId="297CFDB5" w14:textId="77777777" w:rsidR="00AB4C50" w:rsidRDefault="00AB4C50"/>
    <w:p w14:paraId="3B1DDB1A" w14:textId="77777777" w:rsidR="00AB4C50" w:rsidRDefault="00AB4C50"/>
    <w:p w14:paraId="036B3FD4" w14:textId="77777777" w:rsidR="00AB4C50" w:rsidRDefault="00AB4C50"/>
    <w:p w14:paraId="447C5127" w14:textId="77777777" w:rsidR="00AB4C50" w:rsidRDefault="00AB4C50"/>
  </w:footnote>
  <w:footnote w:type="continuationNotice" w:id="1">
    <w:p w14:paraId="321153E5" w14:textId="77777777" w:rsidR="00AB4C50" w:rsidRDefault="00AB4C5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2A539" w14:textId="73A2B2DE" w:rsidR="0027693C" w:rsidRDefault="0027693C" w:rsidP="0027693C">
    <w:pPr>
      <w:pStyle w:val="LSHeader"/>
      <w:rPr>
        <w:lang w:val="en-GB" w:eastAsia="en-GB"/>
      </w:rPr>
    </w:pPr>
    <w:r>
      <w:t>3GPP TSG CT WG4 119</w:t>
    </w:r>
    <w:r>
      <w:tab/>
      <w:t>C4-23539</w:t>
    </w:r>
    <w:r>
      <w:t>6</w:t>
    </w:r>
  </w:p>
  <w:p w14:paraId="42264EF5" w14:textId="31CE3D21" w:rsidR="00C66843" w:rsidRPr="00F04B04" w:rsidRDefault="0027693C" w:rsidP="0027693C">
    <w:pPr>
      <w:pStyle w:val="LSHeader"/>
    </w:pPr>
    <w:r>
      <w:t>Chicago, US, 13 - 17 November, 2023</w:t>
    </w:r>
    <w:r>
      <w:br/>
    </w: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3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5" w15:restartNumberingAfterBreak="0">
    <w:nsid w:val="283123E7"/>
    <w:multiLevelType w:val="multilevel"/>
    <w:tmpl w:val="7B2CD562"/>
    <w:numStyleLink w:val="ListNumbers"/>
  </w:abstractNum>
  <w:abstractNum w:abstractNumId="16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8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6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5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1999090">
    <w:abstractNumId w:val="34"/>
  </w:num>
  <w:num w:numId="2" w16cid:durableId="2135250343">
    <w:abstractNumId w:val="18"/>
  </w:num>
  <w:num w:numId="3" w16cid:durableId="410469309">
    <w:abstractNumId w:val="17"/>
  </w:num>
  <w:num w:numId="4" w16cid:durableId="324168546">
    <w:abstractNumId w:val="5"/>
  </w:num>
  <w:num w:numId="5" w16cid:durableId="145510227">
    <w:abstractNumId w:val="1"/>
  </w:num>
  <w:num w:numId="6" w16cid:durableId="1054886931">
    <w:abstractNumId w:val="2"/>
  </w:num>
  <w:num w:numId="7" w16cid:durableId="1797799540">
    <w:abstractNumId w:val="30"/>
  </w:num>
  <w:num w:numId="8" w16cid:durableId="849372754">
    <w:abstractNumId w:val="32"/>
  </w:num>
  <w:num w:numId="9" w16cid:durableId="185218809">
    <w:abstractNumId w:val="19"/>
  </w:num>
  <w:num w:numId="10" w16cid:durableId="380056569">
    <w:abstractNumId w:val="4"/>
  </w:num>
  <w:num w:numId="11" w16cid:durableId="1413812720">
    <w:abstractNumId w:val="0"/>
  </w:num>
  <w:num w:numId="12" w16cid:durableId="1452942685">
    <w:abstractNumId w:val="33"/>
  </w:num>
  <w:num w:numId="13" w16cid:durableId="512694742">
    <w:abstractNumId w:val="11"/>
  </w:num>
  <w:num w:numId="14" w16cid:durableId="2143619795">
    <w:abstractNumId w:val="28"/>
  </w:num>
  <w:num w:numId="15" w16cid:durableId="1350377667">
    <w:abstractNumId w:val="14"/>
  </w:num>
  <w:num w:numId="16" w16cid:durableId="823862444">
    <w:abstractNumId w:val="24"/>
  </w:num>
  <w:num w:numId="17" w16cid:durableId="176771044">
    <w:abstractNumId w:val="29"/>
  </w:num>
  <w:num w:numId="18" w16cid:durableId="1062289375">
    <w:abstractNumId w:val="22"/>
  </w:num>
  <w:num w:numId="19" w16cid:durableId="1256327512">
    <w:abstractNumId w:val="15"/>
  </w:num>
  <w:num w:numId="20" w16cid:durableId="1402950613">
    <w:abstractNumId w:val="35"/>
  </w:num>
  <w:num w:numId="21" w16cid:durableId="450633515">
    <w:abstractNumId w:val="9"/>
  </w:num>
  <w:num w:numId="22" w16cid:durableId="2054230009">
    <w:abstractNumId w:val="37"/>
  </w:num>
  <w:num w:numId="23" w16cid:durableId="1515461816">
    <w:abstractNumId w:val="33"/>
  </w:num>
  <w:num w:numId="24" w16cid:durableId="1578781421">
    <w:abstractNumId w:val="20"/>
  </w:num>
  <w:num w:numId="25" w16cid:durableId="577439987">
    <w:abstractNumId w:val="36"/>
  </w:num>
  <w:num w:numId="26" w16cid:durableId="323898012">
    <w:abstractNumId w:val="8"/>
  </w:num>
  <w:num w:numId="27" w16cid:durableId="1957448279">
    <w:abstractNumId w:val="13"/>
  </w:num>
  <w:num w:numId="28" w16cid:durableId="1770150869">
    <w:abstractNumId w:val="33"/>
  </w:num>
  <w:num w:numId="29" w16cid:durableId="1910730991">
    <w:abstractNumId w:val="7"/>
  </w:num>
  <w:num w:numId="30" w16cid:durableId="1211068057">
    <w:abstractNumId w:val="6"/>
  </w:num>
  <w:num w:numId="31" w16cid:durableId="95757745">
    <w:abstractNumId w:val="21"/>
  </w:num>
  <w:num w:numId="32" w16cid:durableId="584219986">
    <w:abstractNumId w:val="19"/>
  </w:num>
  <w:num w:numId="33" w16cid:durableId="1153184319">
    <w:abstractNumId w:val="19"/>
  </w:num>
  <w:num w:numId="34" w16cid:durableId="2013943996">
    <w:abstractNumId w:val="16"/>
  </w:num>
  <w:num w:numId="35" w16cid:durableId="1425413966">
    <w:abstractNumId w:val="23"/>
  </w:num>
  <w:num w:numId="36" w16cid:durableId="1020474081">
    <w:abstractNumId w:val="12"/>
  </w:num>
  <w:num w:numId="37" w16cid:durableId="867789725">
    <w:abstractNumId w:val="25"/>
  </w:num>
  <w:num w:numId="38" w16cid:durableId="998341866">
    <w:abstractNumId w:val="10"/>
  </w:num>
  <w:num w:numId="39" w16cid:durableId="1638683579">
    <w:abstractNumId w:val="3"/>
  </w:num>
  <w:num w:numId="40" w16cid:durableId="36709895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93C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0DC1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4E18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413A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0E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B4C50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36CDF11"/>
    <w:rsid w:val="0500CC8C"/>
    <w:rsid w:val="06AC801A"/>
    <w:rsid w:val="07F4AE6F"/>
    <w:rsid w:val="0B0291AE"/>
    <w:rsid w:val="11DF211A"/>
    <w:rsid w:val="12F71EF3"/>
    <w:rsid w:val="1419D572"/>
    <w:rsid w:val="149556B7"/>
    <w:rsid w:val="15F98093"/>
    <w:rsid w:val="1C9DAA97"/>
    <w:rsid w:val="1CC9C5CF"/>
    <w:rsid w:val="1DB222B8"/>
    <w:rsid w:val="22DFF121"/>
    <w:rsid w:val="23BBC846"/>
    <w:rsid w:val="261791E3"/>
    <w:rsid w:val="2658DBB3"/>
    <w:rsid w:val="278DE444"/>
    <w:rsid w:val="27F169E0"/>
    <w:rsid w:val="294F32A5"/>
    <w:rsid w:val="29BF89E5"/>
    <w:rsid w:val="29D7B050"/>
    <w:rsid w:val="2C86D367"/>
    <w:rsid w:val="2E97B5A9"/>
    <w:rsid w:val="2FD8E931"/>
    <w:rsid w:val="2FEE8979"/>
    <w:rsid w:val="32966208"/>
    <w:rsid w:val="35B0692A"/>
    <w:rsid w:val="3B887370"/>
    <w:rsid w:val="3EFBBA81"/>
    <w:rsid w:val="40AF3289"/>
    <w:rsid w:val="41C58C17"/>
    <w:rsid w:val="43EB9DCE"/>
    <w:rsid w:val="45A698D4"/>
    <w:rsid w:val="4626349D"/>
    <w:rsid w:val="471E740D"/>
    <w:rsid w:val="524AD5F9"/>
    <w:rsid w:val="52C442E0"/>
    <w:rsid w:val="5444B1DE"/>
    <w:rsid w:val="545CD5D9"/>
    <w:rsid w:val="55F07185"/>
    <w:rsid w:val="57235D00"/>
    <w:rsid w:val="5891CB38"/>
    <w:rsid w:val="5A262502"/>
    <w:rsid w:val="65E9CCF2"/>
    <w:rsid w:val="6ACD3715"/>
    <w:rsid w:val="6FF1CB1C"/>
    <w:rsid w:val="7286BB66"/>
    <w:rsid w:val="7356CE07"/>
    <w:rsid w:val="768E6EC9"/>
    <w:rsid w:val="7C0B6A11"/>
    <w:rsid w:val="7D7A8E58"/>
    <w:rsid w:val="7E933D68"/>
    <w:rsid w:val="7F69F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  <w:style w:type="paragraph" w:customStyle="1" w:styleId="LSHeader">
    <w:name w:val="LSHeader"/>
    <w:rsid w:val="0027693C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10E8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2594F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E91603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3" ma:contentTypeDescription="Create a new document." ma:contentTypeScope="" ma:versionID="76b6a0db9c885b18a2fe468e1afa050c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9ec2b9855d54ac0322004d58d6b8c998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7E78BF-C3DC-4905-996C-1B815F0FDD0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C396DD-DBA5-4C1B-A91F-83BD206AF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5d005-db45-4053-b7ee-7ec20ef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31.124_CR0716R3_(Rel-17)_UEConTest_R17</cp:lastModifiedBy>
  <cp:revision>5</cp:revision>
  <cp:lastPrinted>2023-10-04T14:40:00Z</cp:lastPrinted>
  <dcterms:created xsi:type="dcterms:W3CDTF">2023-11-02T21:27:00Z</dcterms:created>
  <dcterms:modified xsi:type="dcterms:W3CDTF">2023-11-10T13:30:00Z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